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2E987CE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CE24AE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5FCF8C8E" w14:textId="72FE31C7" w:rsidR="000E466C" w:rsidRDefault="00DA0DE3" w:rsidP="000E466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bookmarkStart w:id="6" w:name="_Hlk224808722"/>
      <w:r w:rsidR="000E466C" w:rsidRPr="000E466C">
        <w:rPr>
          <w:rFonts w:cstheme="minorHAnsi"/>
          <w:snapToGrid w:val="0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380B3FD7" w14:textId="77777777" w:rsidR="000E466C" w:rsidRPr="000E466C" w:rsidRDefault="000E466C" w:rsidP="000E466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1531582" w14:textId="56FA3551" w:rsidR="00DA0DE3" w:rsidRDefault="000E466C" w:rsidP="000E466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0E466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bookmarkEnd w:id="6"/>
      <w:r w:rsidR="00DA0DE3">
        <w:rPr>
          <w:rFonts w:cstheme="minorHAnsi"/>
          <w:snapToGrid w:val="0"/>
          <w:szCs w:val="18"/>
          <w:lang w:eastAsia="pl-PL"/>
        </w:rPr>
        <w:t>,</w:t>
      </w:r>
    </w:p>
    <w:p w14:paraId="47BB52C6" w14:textId="6F16B34D" w:rsidR="00DA0DE3" w:rsidRPr="00DA0DE3" w:rsidRDefault="00DA0DE3" w:rsidP="00DA0DE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>ałącznik nr 7 do SWZ</w:t>
      </w:r>
      <w:r w:rsidRPr="00DA0DE3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6DAB6CD0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A0DE3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3681BA02" w14:textId="4EA6C43F" w:rsidR="0070462E" w:rsidRPr="0070462E" w:rsidRDefault="0070462E" w:rsidP="0026648A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DA0DE3"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="00DA0DE3" w:rsidRPr="00DA0DE3">
        <w:rPr>
          <w:rFonts w:cstheme="minorHAnsi"/>
          <w:szCs w:val="18"/>
          <w:lang w:eastAsia="pl-PL"/>
        </w:rPr>
        <w:t>świadectwo kwalifikacyjne grupy D</w:t>
      </w:r>
      <w:r w:rsidR="00DA0DE3">
        <w:rPr>
          <w:rFonts w:cstheme="minorHAnsi"/>
          <w:szCs w:val="18"/>
          <w:lang w:eastAsia="pl-PL"/>
        </w:rPr>
        <w:t>;</w:t>
      </w:r>
    </w:p>
    <w:p w14:paraId="4D48E929" w14:textId="5614A648" w:rsidR="00DA0DE3" w:rsidRDefault="0070462E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157639" w:rsidRPr="00AB46E5">
        <w:rPr>
          <w:rFonts w:cstheme="minorHAnsi"/>
          <w:szCs w:val="18"/>
          <w:lang w:eastAsia="pl-PL"/>
        </w:rPr>
        <w:t>2</w:t>
      </w:r>
      <w:r w:rsidR="00DA0DE3"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 w:rsidR="00DA0DE3">
        <w:rPr>
          <w:rFonts w:cstheme="minorHAnsi"/>
          <w:szCs w:val="18"/>
          <w:lang w:eastAsia="pl-PL"/>
        </w:rPr>
        <w:t xml:space="preserve"> </w:t>
      </w:r>
      <w:r w:rsidR="00DA0DE3" w:rsidRPr="00DA0DE3">
        <w:rPr>
          <w:rFonts w:cstheme="minorHAnsi"/>
          <w:szCs w:val="18"/>
          <w:lang w:eastAsia="pl-PL"/>
        </w:rPr>
        <w:t>posiadają</w:t>
      </w:r>
      <w:r w:rsidR="00DA0DE3">
        <w:rPr>
          <w:rFonts w:cstheme="minorHAnsi"/>
          <w:szCs w:val="18"/>
          <w:lang w:eastAsia="pl-PL"/>
        </w:rPr>
        <w:t>cymi</w:t>
      </w:r>
      <w:r w:rsidR="00DA0DE3" w:rsidRPr="00DA0DE3">
        <w:rPr>
          <w:rFonts w:cstheme="minorHAnsi"/>
          <w:szCs w:val="18"/>
          <w:lang w:eastAsia="pl-PL"/>
        </w:rPr>
        <w:t xml:space="preserve"> świadectwo kwalifikacyjne grupy E</w:t>
      </w:r>
      <w:r w:rsidR="00DA0DE3">
        <w:rPr>
          <w:rFonts w:cstheme="minorHAnsi"/>
          <w:szCs w:val="18"/>
          <w:lang w:eastAsia="pl-PL"/>
        </w:rPr>
        <w:t>;</w:t>
      </w:r>
    </w:p>
    <w:p w14:paraId="46EFB7DE" w14:textId="77777777" w:rsidR="000E466C" w:rsidRDefault="00157639" w:rsidP="000E466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Pr="0015763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</w:t>
      </w:r>
      <w:r w:rsidRPr="00157639">
        <w:rPr>
          <w:rFonts w:cstheme="minorHAnsi"/>
          <w:szCs w:val="18"/>
          <w:lang w:eastAsia="pl-PL"/>
        </w:rPr>
        <w:t>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73B76D68" w14:textId="75CA37C7" w:rsidR="000E466C" w:rsidRPr="000E466C" w:rsidRDefault="000E466C" w:rsidP="000E466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E466C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0E466C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elektroenergetycznych,</w:t>
      </w:r>
    </w:p>
    <w:p w14:paraId="72F9B1D6" w14:textId="2624FAD4" w:rsidR="00DA0DE3" w:rsidRDefault="00DA0DE3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5BB8244A" w14:textId="23C0B91D" w:rsidR="00DA0DE3" w:rsidRPr="00DA0DE3" w:rsidRDefault="00DA0DE3" w:rsidP="00DA0DE3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58CF8FF" w14:textId="77777777" w:rsidR="00DA0DE3" w:rsidRDefault="00DA0DE3" w:rsidP="0026648A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7E6104F9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2E93279" w14:textId="6CFE4314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7742500D" w14:textId="77777777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B08C375" w14:textId="46060BEB" w:rsidR="00622E05" w:rsidRPr="0070462E" w:rsidRDefault="00622E05" w:rsidP="00622E05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2671A00C" w:rsidR="007217A6" w:rsidRDefault="00622E05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>
        <w:rPr>
          <w:rFonts w:cstheme="minorHAnsi"/>
          <w:szCs w:val="18"/>
          <w:lang w:eastAsia="pl-PL"/>
        </w:rPr>
        <w:t xml:space="preserve">     </w:t>
      </w:r>
      <w:r w:rsidRPr="00622E05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72A5BBB" w:rsidR="0070462E" w:rsidRP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3EB0D02C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66657641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7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7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</w:t>
      </w:r>
      <w:r w:rsidRPr="0070462E">
        <w:rPr>
          <w:rFonts w:eastAsia="Calibri" w:cstheme="minorHAnsi"/>
          <w:szCs w:val="18"/>
        </w:rPr>
        <w:lastRenderedPageBreak/>
        <w:t>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28D5E32C" w14:textId="554A2EBF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>Oświadczenie o doświadczeniu zawodowym, o którym mowa w pkt 1.2.1. a)</w:t>
      </w:r>
      <w:r w:rsidR="000E466C">
        <w:rPr>
          <w:rFonts w:eastAsia="Calibri" w:cstheme="minorHAnsi"/>
          <w:szCs w:val="18"/>
        </w:rPr>
        <w:t xml:space="preserve"> i b)</w:t>
      </w:r>
      <w:r w:rsidR="0025478E">
        <w:rPr>
          <w:rFonts w:eastAsia="Calibri" w:cstheme="minorHAnsi"/>
          <w:szCs w:val="18"/>
        </w:rPr>
        <w:t xml:space="preserve">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</w:t>
      </w:r>
      <w:r w:rsidR="00F05224">
        <w:rPr>
          <w:rFonts w:eastAsia="Calibri" w:cstheme="minorHAnsi"/>
          <w:b/>
          <w:szCs w:val="18"/>
        </w:rPr>
        <w:t xml:space="preserve">           </w:t>
      </w:r>
      <w:r>
        <w:rPr>
          <w:rFonts w:eastAsia="Calibri" w:cstheme="minorHAnsi"/>
          <w:b/>
          <w:szCs w:val="18"/>
        </w:rPr>
        <w:t xml:space="preserve">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 w:rsidR="0070462E" w:rsidRPr="0070462E">
        <w:rPr>
          <w:rFonts w:eastAsia="Calibri" w:cstheme="minorHAnsi"/>
          <w:szCs w:val="18"/>
        </w:rPr>
        <w:t>;</w:t>
      </w:r>
    </w:p>
    <w:p w14:paraId="2718F464" w14:textId="2D5F209B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0E466C"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1DE2317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498BE9C" w14:textId="25678120" w:rsidR="00E4794D" w:rsidRPr="00F05224" w:rsidRDefault="0070462E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1257F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7710962D" w14:textId="77777777" w:rsidR="00E4794D" w:rsidRDefault="00E4794D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C8726B4" w14:textId="77777777" w:rsidR="000E466C" w:rsidRDefault="000E466C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5544518F" w14:textId="77777777" w:rsidR="000E466C" w:rsidRDefault="000E466C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5F12359F" w14:textId="77777777" w:rsidR="000E466C" w:rsidRPr="0070462E" w:rsidRDefault="000E466C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lastRenderedPageBreak/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0F59447E" w14:textId="77777777" w:rsidR="001B2A01" w:rsidRPr="00D1257F" w:rsidRDefault="001B2A01" w:rsidP="001B2A01">
      <w:pPr>
        <w:pStyle w:val="Tekstpodstawowy"/>
        <w:numPr>
          <w:ilvl w:val="2"/>
          <w:numId w:val="21"/>
        </w:numPr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Podpisany Formularz cenowy/Arkusz kalkulacyjny wg Załącznika nr </w:t>
      </w:r>
      <w:r>
        <w:rPr>
          <w:rFonts w:asciiTheme="minorHAnsi" w:hAnsiTheme="minorHAnsi" w:cstheme="minorHAnsi"/>
          <w:b/>
          <w:iCs/>
          <w:sz w:val="18"/>
          <w:szCs w:val="18"/>
        </w:rPr>
        <w:t>3.1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do SWZ. </w:t>
      </w:r>
    </w:p>
    <w:p w14:paraId="31743531" w14:textId="130386EC" w:rsidR="0070462E" w:rsidRPr="0070462E" w:rsidRDefault="001B2A01" w:rsidP="001B2A01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864174C" w14:textId="28C22EBA" w:rsidR="00CE24AE" w:rsidRPr="0070462E" w:rsidRDefault="00CE24A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D1257F">
        <w:rPr>
          <w:rFonts w:cstheme="minorHAnsi"/>
          <w:szCs w:val="18"/>
          <w:u w:val="single"/>
        </w:rPr>
        <w:t xml:space="preserve">Potwierdzenie wniesienia wadium dołączone do oferty </w:t>
      </w:r>
      <w:r w:rsidRPr="00D1257F">
        <w:rPr>
          <w:rFonts w:eastAsia="Calibri" w:cstheme="minorHAnsi"/>
          <w:szCs w:val="18"/>
          <w:u w:val="single"/>
        </w:rPr>
        <w:t>powyżej</w:t>
      </w:r>
      <w:r w:rsidRPr="00F05224">
        <w:rPr>
          <w:rFonts w:eastAsia="Calibri" w:cstheme="minorHAnsi"/>
          <w:szCs w:val="18"/>
        </w:rPr>
        <w:t>.</w:t>
      </w:r>
    </w:p>
    <w:p w14:paraId="2483493A" w14:textId="705BFB2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 xml:space="preserve">., 2.2., 2.4., 2.5., 2.6., 2.8., 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58052C3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D1257F">
        <w:rPr>
          <w:rFonts w:cstheme="minorHAnsi"/>
          <w:szCs w:val="18"/>
        </w:rPr>
        <w:t xml:space="preserve"> 2.7., 2.8.</w:t>
      </w:r>
      <w:r w:rsidR="00CE24AE">
        <w:rPr>
          <w:rFonts w:cstheme="minorHAnsi"/>
          <w:szCs w:val="18"/>
        </w:rPr>
        <w:t>, 3.7.</w:t>
      </w:r>
      <w:r w:rsidR="00D1257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617EA21D" w:rsidR="002F2772" w:rsidRDefault="000E466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E466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</w:t>
          </w:r>
          <w:r w:rsidR="005E76D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ó</w:t>
          </w:r>
          <w:r w:rsidRPr="000E466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t budowlanych polegających na wykonywaniu przyłączy lub linii niskiego napięcia dla celów przyłączenia nowych odbiorców na terenie PGE Dystrybucja S.A. Oddział Łódź, na obszarze działania RE Zgierz-Pabianice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</w:t>
          </w:r>
          <w:r w:rsidRPr="000E466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- w obrębie gmin: Miasto Łódź, Gmina Nowosolna, Gmina Brzeziny</w:t>
          </w:r>
          <w:r w:rsidR="0007558D"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44D04BEA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0E466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237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0E466C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B2A0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5478E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10CB3"/>
    <w:rsid w:val="00315961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B72A5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770F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6D3"/>
    <w:rsid w:val="005E79E5"/>
    <w:rsid w:val="006209D2"/>
    <w:rsid w:val="00622E05"/>
    <w:rsid w:val="00623B01"/>
    <w:rsid w:val="00625BB0"/>
    <w:rsid w:val="006261BB"/>
    <w:rsid w:val="0065322E"/>
    <w:rsid w:val="00655DA8"/>
    <w:rsid w:val="00660237"/>
    <w:rsid w:val="00670CE4"/>
    <w:rsid w:val="0067116D"/>
    <w:rsid w:val="0067134C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D47"/>
    <w:rsid w:val="0089304D"/>
    <w:rsid w:val="0089325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1536A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5774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451D"/>
    <w:rsid w:val="00F57F56"/>
    <w:rsid w:val="00F65859"/>
    <w:rsid w:val="00F664AA"/>
    <w:rsid w:val="00F71902"/>
    <w:rsid w:val="00F724BA"/>
    <w:rsid w:val="00F751D8"/>
    <w:rsid w:val="00F835B4"/>
    <w:rsid w:val="00F841AE"/>
    <w:rsid w:val="00F90B96"/>
    <w:rsid w:val="00F9224E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POST/DYS/OLD/GZ/01237/2026                        </dmsv2SWPP2ObjectNumber>
    <dmsv2SWPP2SumMD5 xmlns="http://schemas.microsoft.com/sharepoint/v3">3e4ff68b90d3d18014b509bed55549e3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24902074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FJ3FSM7XJ42E-1943046417-21678</_dlc_DocId>
    <_dlc_DocIdUrl xmlns="a19cb1c7-c5c7-46d4-85ae-d83685407bba">
      <Url>https://swpp2.dms.gkpge.pl/sites/43/_layouts/15/DocIdRedir.aspx?ID=FJ3FSM7XJ42E-1943046417-21678</Url>
      <Description>FJ3FSM7XJ42E-1943046417-21678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CEF4C70-ADD2-434D-81F7-1A63A36A2C55}"/>
</file>

<file path=customXml/itemProps5.xml><?xml version="1.0" encoding="utf-8"?>
<ds:datastoreItem xmlns:ds="http://schemas.openxmlformats.org/officeDocument/2006/customXml" ds:itemID="{1BD2F2DA-8B49-4991-9487-CEED5AE174A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154</TotalTime>
  <Pages>6</Pages>
  <Words>3755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34</cp:revision>
  <cp:lastPrinted>2024-07-15T11:21:00Z</cp:lastPrinted>
  <dcterms:created xsi:type="dcterms:W3CDTF">2025-10-02T07:07:00Z</dcterms:created>
  <dcterms:modified xsi:type="dcterms:W3CDTF">2026-04-08T10:26:00Z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17b7c238-1176-4a39-a2d2-e6eb4bc42d0a</vt:lpwstr>
  </property>
</Properties>
</file>